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D34A879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82FF3C3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A12B" w14:textId="77777777" w:rsidR="00BB1300" w:rsidRDefault="00BB1300" w:rsidP="003D338A">
      <w:pPr>
        <w:spacing w:after="0"/>
      </w:pPr>
      <w:r>
        <w:separator/>
      </w:r>
    </w:p>
  </w:endnote>
  <w:endnote w:type="continuationSeparator" w:id="0">
    <w:p w14:paraId="319FBED7" w14:textId="77777777" w:rsidR="00BB1300" w:rsidRDefault="00BB1300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C7D6581" w:rsidR="00B9277C" w:rsidRPr="00F22CCB" w:rsidRDefault="00D4072A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 w:rsidR="00B9277C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PAGE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  <w:r w:rsidR="00B9277C"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NUMPAGES \*Arabic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7033" w14:textId="77777777" w:rsidR="00BB1300" w:rsidRDefault="00BB1300" w:rsidP="003D338A">
      <w:pPr>
        <w:spacing w:after="0"/>
      </w:pPr>
      <w:r>
        <w:separator/>
      </w:r>
    </w:p>
  </w:footnote>
  <w:footnote w:type="continuationSeparator" w:id="0">
    <w:p w14:paraId="35A3D3AD" w14:textId="77777777" w:rsidR="00BB1300" w:rsidRDefault="00BB1300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2AE6C01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9C622D">
      <w:rPr>
        <w:noProof/>
        <w:color w:val="0070C0"/>
        <w:highlight w:val="yellow"/>
        <w:lang w:eastAsia="de-DE"/>
      </w:rPr>
      <w:drawing>
        <wp:anchor distT="0" distB="323850" distL="114300" distR="114300" simplePos="0" relativeHeight="251692544" behindDoc="0" locked="0" layoutInCell="1" allowOverlap="1" wp14:anchorId="30CDC4F4" wp14:editId="6122EE04">
          <wp:simplePos x="0" y="0"/>
          <wp:positionH relativeFrom="rightMargin">
            <wp:posOffset>-5692775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622D" w:rsidRPr="009C622D">
      <w:rPr>
        <w:color w:val="0070C0"/>
      </w:rPr>
      <w:t>Vorhaben:</w:t>
    </w:r>
    <w:r w:rsidR="00F44767">
      <w:rPr>
        <w:color w:val="0070C0"/>
      </w:rPr>
      <w:t xml:space="preserve"> Wartung und Support</w:t>
    </w:r>
    <w:r w:rsidR="00CE0150">
      <w:rPr>
        <w:color w:val="0070C0"/>
      </w:rPr>
      <w:t xml:space="preserve"> KAT 4 Systeme (26_ITD_012)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B48534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v5QRg/SpBFECnmAIQ4vbnR/WcLd0buJ/kn+dFkG1dAGj81t09c7PIGvFfluRl9VYl2AidPh5HI1S1cXBrqh/w==" w:salt="OkTlKXF8Tw3QRp6ra8zOg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34D7"/>
    <w:rsid w:val="003D4DAE"/>
    <w:rsid w:val="003D7B44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0040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622D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5B99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1300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0150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072A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49B6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EF64A5"/>
    <w:rsid w:val="00F0642C"/>
    <w:rsid w:val="00F1196B"/>
    <w:rsid w:val="00F13C0B"/>
    <w:rsid w:val="00F1479E"/>
    <w:rsid w:val="00F21FEB"/>
    <w:rsid w:val="00F22CCB"/>
    <w:rsid w:val="00F248EC"/>
    <w:rsid w:val="00F4398A"/>
    <w:rsid w:val="00F44767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23EEA2C06FF47900979B619F66F5E" ma:contentTypeVersion="9" ma:contentTypeDescription="Ein neues Dokument erstellen." ma:contentTypeScope="" ma:versionID="ce3cd05be3f9bc937ed87760609aa14b">
  <xsd:schema xmlns:xsd="http://www.w3.org/2001/XMLSchema" xmlns:xs="http://www.w3.org/2001/XMLSchema" xmlns:p="http://schemas.microsoft.com/office/2006/metadata/properties" xmlns:ns2="b67236e8-d9d3-4df0-a0d3-7d578bba7fec" targetNamespace="http://schemas.microsoft.com/office/2006/metadata/properties" ma:root="true" ma:fieldsID="b48b922a54ad6cea0965d5c626f604dc" ns2:_="">
    <xsd:import namespace="b67236e8-d9d3-4df0-a0d3-7d578bba7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36e8-d9d3-4df0-a0d3-7d578bba7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df73da6-3f2c-4f63-ab01-70b5db7e7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7236e8-d9d3-4df0-a0d3-7d578bba7f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D34D8-6227-475E-A158-D2A5E42BB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7236e8-d9d3-4df0-a0d3-7d578bba7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b67236e8-d9d3-4df0-a0d3-7d578bba7fec"/>
  </ds:schemaRefs>
</ds:datastoreItem>
</file>

<file path=customXml/itemProps4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2019-02-07T07:46:00Z</cp:lastPrinted>
  <dcterms:created xsi:type="dcterms:W3CDTF">2026-07-20T08:53:00Z</dcterms:created>
  <dcterms:modified xsi:type="dcterms:W3CDTF">2026-07-20T08:54:00Z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0x010100C1323EEA2C06FF47900979B619F66F5E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